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08EFD9" w14:textId="48B73ADD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D7700" w:rsidRPr="009D7700">
        <w:rPr>
          <w:b/>
          <w:i/>
          <w:noProof/>
          <w:sz w:val="28"/>
        </w:rPr>
        <w:t>S5-216140</w:t>
      </w:r>
      <w:bookmarkStart w:id="0" w:name="_GoBack"/>
      <w:bookmarkEnd w:id="0"/>
    </w:p>
    <w:p w14:paraId="4F58A4D1" w14:textId="52E62D06" w:rsidR="00EE33A2" w:rsidRPr="009607D3" w:rsidRDefault="009607D3" w:rsidP="009607D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15 - 24 November 2021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0B70C65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C1B65">
        <w:rPr>
          <w:rFonts w:ascii="Arial" w:hAnsi="Arial"/>
          <w:b/>
          <w:lang w:val="en-US"/>
        </w:rPr>
        <w:t>Huawei</w:t>
      </w:r>
    </w:p>
    <w:p w14:paraId="7C9F0994" w14:textId="6527B7B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C1B65">
        <w:rPr>
          <w:rFonts w:ascii="Arial" w:hAnsi="Arial" w:cs="Arial"/>
          <w:b/>
        </w:rPr>
        <w:t>pCR 28.816</w:t>
      </w:r>
    </w:p>
    <w:p w14:paraId="7C3F786F" w14:textId="31D8489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4C1B65">
        <w:rPr>
          <w:rFonts w:ascii="Arial" w:hAnsi="Arial"/>
          <w:b/>
          <w:lang w:eastAsia="zh-CN"/>
        </w:rPr>
        <w:t>Approval</w:t>
      </w:r>
    </w:p>
    <w:p w14:paraId="29FC3C54" w14:textId="258E68E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B08D1">
        <w:rPr>
          <w:rFonts w:ascii="Arial" w:hAnsi="Arial"/>
          <w:b/>
        </w:rPr>
        <w:t>7.5.2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D78B65A" w14:textId="3F4330D5" w:rsidR="00C022E3" w:rsidRPr="00E16F86" w:rsidRDefault="00E16F86" w:rsidP="00337ADC">
      <w:pPr>
        <w:pStyle w:val="Reference"/>
        <w:rPr>
          <w:color w:val="000000" w:themeColor="text1"/>
          <w:lang w:val="fr-FR"/>
        </w:rPr>
      </w:pPr>
      <w:r w:rsidRPr="00E16F86">
        <w:rPr>
          <w:color w:val="000000" w:themeColor="text1"/>
        </w:rPr>
        <w:t xml:space="preserve"> </w:t>
      </w:r>
      <w:r w:rsidR="00C022E3" w:rsidRPr="00E16F86">
        <w:rPr>
          <w:color w:val="000000" w:themeColor="text1"/>
        </w:rPr>
        <w:t>[1]</w:t>
      </w:r>
      <w:r w:rsidR="00C022E3" w:rsidRPr="00E16F86">
        <w:rPr>
          <w:color w:val="000000" w:themeColor="text1"/>
        </w:rPr>
        <w:tab/>
      </w:r>
      <w:r w:rsidR="00337ADC" w:rsidRPr="00E16F86">
        <w:rPr>
          <w:color w:val="000000" w:themeColor="text1"/>
        </w:rPr>
        <w:t>3GPP TR 28.816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7785877B" w14:textId="6AE18267" w:rsidR="00C022E3" w:rsidRPr="00DB08D1" w:rsidRDefault="00DB08D1">
      <w:r w:rsidRPr="00DB08D1">
        <w:t>This contribution is to do cleanup for TR 28.816</w:t>
      </w:r>
      <w:r w:rsidR="00337ADC">
        <w:t>-110</w:t>
      </w:r>
      <w:r w:rsidRPr="00DB08D1">
        <w:t>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9AC2845" w14:textId="7EC9B122" w:rsidR="00DB08D1" w:rsidRPr="00337ADC" w:rsidRDefault="00822222">
      <w:r>
        <w:t xml:space="preserve">The change should be seen in </w:t>
      </w:r>
      <w:r w:rsidR="00DB08D1" w:rsidRPr="00337ADC">
        <w:t>attached (the 28.816- cleanup)</w:t>
      </w:r>
      <w:r>
        <w:t xml:space="preserve"> file.</w:t>
      </w:r>
    </w:p>
    <w:sectPr w:rsidR="00DB08D1" w:rsidRPr="00337AD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68BCFF2" w16cid:durableId="1045B1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4A9E29" w14:textId="77777777" w:rsidR="006D4FCB" w:rsidRDefault="006D4FCB">
      <w:r>
        <w:separator/>
      </w:r>
    </w:p>
  </w:endnote>
  <w:endnote w:type="continuationSeparator" w:id="0">
    <w:p w14:paraId="2483E30B" w14:textId="77777777" w:rsidR="006D4FCB" w:rsidRDefault="006D4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6637D" w14:textId="77777777" w:rsidR="006D4FCB" w:rsidRDefault="006D4FCB">
      <w:r>
        <w:separator/>
      </w:r>
    </w:p>
  </w:footnote>
  <w:footnote w:type="continuationSeparator" w:id="0">
    <w:p w14:paraId="4B192D20" w14:textId="77777777" w:rsidR="006D4FCB" w:rsidRDefault="006D4F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37ADC"/>
    <w:rsid w:val="0035122B"/>
    <w:rsid w:val="00353451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1B65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613820"/>
    <w:rsid w:val="00652248"/>
    <w:rsid w:val="00657B80"/>
    <w:rsid w:val="00675B3C"/>
    <w:rsid w:val="0069495C"/>
    <w:rsid w:val="006D340A"/>
    <w:rsid w:val="006D4FCB"/>
    <w:rsid w:val="00715A1D"/>
    <w:rsid w:val="00760BB0"/>
    <w:rsid w:val="0076157A"/>
    <w:rsid w:val="00774BF9"/>
    <w:rsid w:val="00784593"/>
    <w:rsid w:val="007A00EF"/>
    <w:rsid w:val="007B19EA"/>
    <w:rsid w:val="007C0A2D"/>
    <w:rsid w:val="007C27B0"/>
    <w:rsid w:val="007F300B"/>
    <w:rsid w:val="008014C3"/>
    <w:rsid w:val="00822222"/>
    <w:rsid w:val="00850812"/>
    <w:rsid w:val="00876B9A"/>
    <w:rsid w:val="008933BF"/>
    <w:rsid w:val="008A10C4"/>
    <w:rsid w:val="008B0248"/>
    <w:rsid w:val="008F5F33"/>
    <w:rsid w:val="0091046A"/>
    <w:rsid w:val="00926ABD"/>
    <w:rsid w:val="00947F4E"/>
    <w:rsid w:val="009607D3"/>
    <w:rsid w:val="00966D47"/>
    <w:rsid w:val="00992312"/>
    <w:rsid w:val="009C0DED"/>
    <w:rsid w:val="009D7700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0105"/>
    <w:rsid w:val="00D437FF"/>
    <w:rsid w:val="00D5130C"/>
    <w:rsid w:val="00D62265"/>
    <w:rsid w:val="00D838AB"/>
    <w:rsid w:val="00D8512E"/>
    <w:rsid w:val="00DA1E58"/>
    <w:rsid w:val="00DB08D1"/>
    <w:rsid w:val="00DE4EF2"/>
    <w:rsid w:val="00DF2C0E"/>
    <w:rsid w:val="00E04DB6"/>
    <w:rsid w:val="00E06FFB"/>
    <w:rsid w:val="00E16F86"/>
    <w:rsid w:val="00E30155"/>
    <w:rsid w:val="00E91FE1"/>
    <w:rsid w:val="00EA5E95"/>
    <w:rsid w:val="00ED4954"/>
    <w:rsid w:val="00EE0943"/>
    <w:rsid w:val="00EE33A2"/>
    <w:rsid w:val="00EE59C7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2021-11-05T07:52:00Z</dcterms:created>
  <dcterms:modified xsi:type="dcterms:W3CDTF">2021-11-05T07:53:00Z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(3)SLT+iEpiPz2xRi7B146y91PZL1V049FNL0nCDtyQ+aF50neIHnkIb2qFjSa4vrZUiDzPMKd4
uJiEH7fC271MJxw/9gSr8aPK6NJtLs5EqizhfHKDn3dM4UhhFWi554jzq7vySUCaUuj+XcKO
Fmc2S+QDx6fd42e9eXdgrRFe+nDqArmMWLobUIz/srYW5urCMSemhLLiX77zXy6Qy7b1VcXx
JKJMtwraRaeo4uPO8M</vt:lpwstr>
  </property>
  <property fmtid="{D5CDD505-2E9C-101B-9397-08002B2CF9AE}" pid="4" name="_2015_ms_pID_7253431">
    <vt:lpwstr>QnqjLIWPOViNskt6tRlES2FO900R9WnSZiLTDNQElRfkIyHPnPybzP
IHYqC5sBs/EREDtUQ2QoFDvFMunZGxGp1is01U2UzfhY4dbTw+Olr09jA7ZZ/rEfnMQci3rf
PqR0R1TNzPI7hu82B6wUlu83GkWeqI2dzi2fx6SgIoRajrhamUwzAiOeon9JtF7JC93RqbjP
u/uQkmzSQca1Vyl4jET8JTSYfKHVDaZG2PQl</vt:lpwstr>
  </property>
  <property fmtid="{D5CDD505-2E9C-101B-9397-08002B2CF9AE}" pid="5" name="_2015_ms_pID_7253432">
    <vt:lpwstr>vH18XGDHX+HSXSmqrhTsaWI=</vt:lpwstr>
  </property>
</Properties>
</file>